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06B" w:rsidRPr="00380CD6" w:rsidRDefault="00D0406B" w:rsidP="00380CD6">
      <w:pPr>
        <w:shd w:val="clear" w:color="auto" w:fill="FFFFFF"/>
        <w:spacing w:line="276" w:lineRule="auto"/>
        <w:jc w:val="right"/>
        <w:rPr>
          <w:rFonts w:ascii="Times New Roman" w:hAnsi="Times New Roman"/>
          <w:bCs/>
          <w:sz w:val="24"/>
          <w:szCs w:val="24"/>
        </w:rPr>
      </w:pPr>
      <w:r w:rsidRPr="00380CD6">
        <w:rPr>
          <w:rFonts w:ascii="Times New Roman" w:hAnsi="Times New Roman"/>
          <w:bCs/>
          <w:sz w:val="24"/>
          <w:szCs w:val="24"/>
        </w:rPr>
        <w:t>Projekt</w:t>
      </w:r>
    </w:p>
    <w:p w:rsidR="00D0406B" w:rsidRPr="00E70D10" w:rsidRDefault="00D0406B" w:rsidP="000A4870">
      <w:pPr>
        <w:shd w:val="clear" w:color="auto" w:fill="FFFFF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Uchwała Nr …………….</w:t>
      </w:r>
    </w:p>
    <w:p w:rsidR="00D0406B" w:rsidRPr="00125C87" w:rsidRDefault="00D0406B" w:rsidP="000A4870">
      <w:pPr>
        <w:shd w:val="clear" w:color="auto" w:fill="FFFFFF"/>
        <w:spacing w:line="276" w:lineRule="auto"/>
        <w:ind w:left="1638" w:right="167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</w:t>
      </w:r>
      <w:r w:rsidRPr="00125C87">
        <w:rPr>
          <w:rFonts w:ascii="Times New Roman" w:hAnsi="Times New Roman"/>
          <w:b/>
          <w:sz w:val="24"/>
          <w:szCs w:val="24"/>
        </w:rPr>
        <w:t>ady Gminy Lidzbark Warmiński</w:t>
      </w:r>
    </w:p>
    <w:p w:rsidR="00D0406B" w:rsidRPr="00380CD6" w:rsidRDefault="00D0406B" w:rsidP="00380CD6">
      <w:pPr>
        <w:shd w:val="clear" w:color="auto" w:fill="FFFFFF"/>
        <w:spacing w:line="276" w:lineRule="auto"/>
        <w:ind w:left="1638" w:right="1670"/>
        <w:jc w:val="center"/>
        <w:rPr>
          <w:rFonts w:ascii="Times New Roman" w:hAnsi="Times New Roman"/>
          <w:b/>
          <w:caps/>
          <w:sz w:val="24"/>
          <w:szCs w:val="24"/>
        </w:rPr>
      </w:pPr>
      <w:r w:rsidRPr="00380CD6">
        <w:rPr>
          <w:rFonts w:ascii="Times New Roman" w:hAnsi="Times New Roman"/>
          <w:b/>
          <w:sz w:val="24"/>
          <w:szCs w:val="24"/>
        </w:rPr>
        <w:t>z dnia ………….. 202</w:t>
      </w:r>
      <w:r>
        <w:rPr>
          <w:rFonts w:ascii="Times New Roman" w:hAnsi="Times New Roman"/>
          <w:b/>
          <w:sz w:val="24"/>
          <w:szCs w:val="24"/>
        </w:rPr>
        <w:t>1</w:t>
      </w:r>
      <w:r w:rsidRPr="00380CD6">
        <w:rPr>
          <w:rFonts w:ascii="Times New Roman" w:hAnsi="Times New Roman"/>
          <w:b/>
          <w:sz w:val="24"/>
          <w:szCs w:val="24"/>
        </w:rPr>
        <w:t xml:space="preserve">r. </w:t>
      </w:r>
    </w:p>
    <w:p w:rsidR="00D0406B" w:rsidRPr="001F6F4E" w:rsidRDefault="00D0406B" w:rsidP="00452F53">
      <w:pPr>
        <w:spacing w:after="0" w:line="276" w:lineRule="auto"/>
        <w:jc w:val="both"/>
        <w:rPr>
          <w:rFonts w:ascii="Times New Roman" w:hAnsi="Times New Roman"/>
          <w:b/>
          <w:sz w:val="23"/>
          <w:szCs w:val="23"/>
        </w:rPr>
      </w:pPr>
      <w:r w:rsidRPr="001F6F4E">
        <w:rPr>
          <w:rFonts w:ascii="Times New Roman" w:hAnsi="Times New Roman"/>
          <w:b/>
          <w:sz w:val="23"/>
          <w:szCs w:val="23"/>
        </w:rPr>
        <w:t xml:space="preserve">w sprawie sprzedaży w trybie bezprzetargowym nieruchomości </w:t>
      </w:r>
      <w:r>
        <w:rPr>
          <w:rFonts w:ascii="Times New Roman" w:hAnsi="Times New Roman"/>
          <w:b/>
          <w:sz w:val="23"/>
          <w:szCs w:val="23"/>
        </w:rPr>
        <w:t>niezabudowanej</w:t>
      </w:r>
      <w:r w:rsidRPr="001F6F4E">
        <w:rPr>
          <w:rFonts w:ascii="Times New Roman" w:hAnsi="Times New Roman"/>
          <w:b/>
          <w:sz w:val="23"/>
          <w:szCs w:val="23"/>
        </w:rPr>
        <w:t xml:space="preserve"> </w:t>
      </w:r>
      <w:r>
        <w:rPr>
          <w:rFonts w:ascii="Times New Roman" w:hAnsi="Times New Roman"/>
          <w:b/>
          <w:sz w:val="23"/>
          <w:szCs w:val="23"/>
        </w:rPr>
        <w:t>stanowiącej</w:t>
      </w:r>
      <w:r w:rsidRPr="001F6F4E">
        <w:rPr>
          <w:rFonts w:ascii="Times New Roman" w:hAnsi="Times New Roman"/>
          <w:b/>
          <w:sz w:val="23"/>
          <w:szCs w:val="23"/>
        </w:rPr>
        <w:t xml:space="preserve"> własność Gminy Lidzbark Warmiński na poprawę warunków zagospodarowania nieruchomości przyległej.</w:t>
      </w:r>
    </w:p>
    <w:p w:rsidR="00D0406B" w:rsidRPr="009D1C4E" w:rsidRDefault="00D0406B" w:rsidP="00B75AEF">
      <w:pPr>
        <w:spacing w:after="0" w:line="360" w:lineRule="auto"/>
        <w:jc w:val="both"/>
        <w:rPr>
          <w:b/>
        </w:rPr>
      </w:pPr>
    </w:p>
    <w:p w:rsidR="00D0406B" w:rsidRPr="00BE35D3" w:rsidRDefault="00D0406B" w:rsidP="00B75AE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Na podstawie art. 18 ust. 2 pkt</w:t>
      </w:r>
      <w:r w:rsidRPr="00BE35D3">
        <w:rPr>
          <w:rFonts w:ascii="Times New Roman" w:hAnsi="Times New Roman"/>
          <w:sz w:val="24"/>
          <w:szCs w:val="24"/>
          <w:lang w:eastAsia="pl-PL"/>
        </w:rPr>
        <w:t xml:space="preserve"> 9 lit. a ustawy z dnia 8 marca 1990 r. o samorządzie gminnym </w:t>
      </w:r>
      <w:r w:rsidRPr="00BE35D3">
        <w:rPr>
          <w:rFonts w:ascii="Times New Roman" w:hAnsi="Times New Roman"/>
          <w:sz w:val="24"/>
          <w:szCs w:val="24"/>
        </w:rPr>
        <w:t xml:space="preserve">(t. j. Dz. U. z 2020 r. poz. 713 ze zm.) </w:t>
      </w:r>
      <w:r w:rsidRPr="00BE35D3">
        <w:rPr>
          <w:rFonts w:ascii="Times New Roman" w:hAnsi="Times New Roman"/>
          <w:sz w:val="24"/>
          <w:szCs w:val="24"/>
          <w:lang w:eastAsia="pl-PL"/>
        </w:rPr>
        <w:t>oraz art. 37 ust. 2 pkt 6</w:t>
      </w:r>
      <w:r w:rsidRPr="00BE35D3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r w:rsidRPr="00BE35D3">
        <w:rPr>
          <w:rFonts w:ascii="Times New Roman" w:hAnsi="Times New Roman"/>
          <w:sz w:val="24"/>
          <w:szCs w:val="24"/>
          <w:lang w:eastAsia="pl-PL"/>
        </w:rPr>
        <w:t>ustawy z dnia 21 sierpnia 1997 r. o gospodarce nieruchomościami (t.j.</w:t>
      </w:r>
      <w:r w:rsidRPr="00BE35D3">
        <w:rPr>
          <w:rFonts w:ascii="Times New Roman" w:hAnsi="Times New Roman"/>
          <w:sz w:val="24"/>
          <w:szCs w:val="24"/>
        </w:rPr>
        <w:t xml:space="preserve"> </w:t>
      </w:r>
      <w:r w:rsidRPr="00BE35D3">
        <w:rPr>
          <w:rFonts w:ascii="Times New Roman" w:hAnsi="Times New Roman"/>
          <w:sz w:val="24"/>
          <w:szCs w:val="24"/>
          <w:lang w:eastAsia="pl-PL"/>
        </w:rPr>
        <w:t>Dz. U. z 2020r., poz. 1990 ze zm.) oraz § 3 ust. 1 uchwały Nr VIII/59/11 z dnia 8 czerwca 2011r. w sprawie zasad gospodarowania nieruchomościami stanowiącymi własność Gminy Lidzbark Warmiński (Dz. Urz. Woj. Warmińsko-Mazurskiego z 2 sierpnia 2011 r. Nr 107, poz. 1780), Rada Gminy Lidzbark Warmiński uchwala, co następuje:</w:t>
      </w:r>
    </w:p>
    <w:p w:rsidR="00D0406B" w:rsidRPr="00BE35D3" w:rsidRDefault="00D0406B" w:rsidP="00B75AE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D0406B" w:rsidRPr="00BE35D3" w:rsidRDefault="00D0406B" w:rsidP="00B75AEF">
      <w:pPr>
        <w:pStyle w:val="ListParagraph"/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BE35D3">
        <w:rPr>
          <w:rFonts w:ascii="Times New Roman" w:hAnsi="Times New Roman"/>
          <w:sz w:val="24"/>
          <w:szCs w:val="24"/>
          <w:lang w:eastAsia="pl-PL"/>
        </w:rPr>
        <w:t xml:space="preserve">§ 1. Wyraża się zgodę na sprzedaż w trybie bezprzetargowym niezabudowanej nieruchomości </w:t>
      </w:r>
      <w:r>
        <w:rPr>
          <w:rFonts w:ascii="Times New Roman" w:hAnsi="Times New Roman"/>
          <w:sz w:val="24"/>
          <w:szCs w:val="24"/>
          <w:lang w:eastAsia="pl-PL"/>
        </w:rPr>
        <w:t xml:space="preserve"> na poprawę zagospodarowania nieruchomości przyległej, </w:t>
      </w:r>
      <w:r w:rsidRPr="00BE35D3">
        <w:rPr>
          <w:rFonts w:ascii="Times New Roman" w:hAnsi="Times New Roman"/>
          <w:sz w:val="24"/>
          <w:szCs w:val="24"/>
          <w:lang w:eastAsia="pl-PL"/>
        </w:rPr>
        <w:t>oznaczonej</w:t>
      </w:r>
      <w:r>
        <w:rPr>
          <w:rFonts w:ascii="Times New Roman" w:hAnsi="Times New Roman"/>
          <w:sz w:val="24"/>
          <w:szCs w:val="24"/>
          <w:lang w:eastAsia="pl-PL"/>
        </w:rPr>
        <w:br/>
      </w:r>
      <w:r w:rsidRPr="00BE35D3">
        <w:rPr>
          <w:rFonts w:ascii="Times New Roman" w:hAnsi="Times New Roman"/>
          <w:sz w:val="24"/>
          <w:szCs w:val="24"/>
          <w:lang w:eastAsia="pl-PL"/>
        </w:rPr>
        <w:t xml:space="preserve">w ewidencji gruntów jako działka o numerze: </w:t>
      </w:r>
      <w:bookmarkStart w:id="0" w:name="_Hlk34808285"/>
    </w:p>
    <w:bookmarkEnd w:id="0"/>
    <w:p w:rsidR="00D0406B" w:rsidRPr="00BE35D3" w:rsidRDefault="00D0406B" w:rsidP="00B75AEF">
      <w:pPr>
        <w:pStyle w:val="ListParagraph"/>
        <w:numPr>
          <w:ilvl w:val="0"/>
          <w:numId w:val="2"/>
        </w:numPr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  <w:lang w:eastAsia="pl-PL"/>
        </w:rPr>
      </w:pPr>
      <w:r w:rsidRPr="00BE35D3">
        <w:rPr>
          <w:rFonts w:ascii="Times New Roman" w:hAnsi="Times New Roman"/>
          <w:sz w:val="24"/>
          <w:szCs w:val="24"/>
          <w:lang w:eastAsia="pl-PL"/>
        </w:rPr>
        <w:t xml:space="preserve">57/2 o powierzchni </w:t>
      </w:r>
      <w:smartTag w:uri="urn:schemas-microsoft-com:office:smarttags" w:element="metricconverter">
        <w:smartTagPr>
          <w:attr w:name="ProductID" w:val="0,0356 ha"/>
        </w:smartTagPr>
        <w:r w:rsidRPr="00BE35D3">
          <w:rPr>
            <w:rFonts w:ascii="Times New Roman" w:hAnsi="Times New Roman"/>
            <w:sz w:val="24"/>
            <w:szCs w:val="24"/>
            <w:lang w:eastAsia="pl-PL"/>
          </w:rPr>
          <w:t>0,0356 ha</w:t>
        </w:r>
      </w:smartTag>
      <w:r w:rsidRPr="00BE35D3">
        <w:rPr>
          <w:rFonts w:ascii="Times New Roman" w:hAnsi="Times New Roman"/>
          <w:sz w:val="24"/>
          <w:szCs w:val="24"/>
          <w:lang w:eastAsia="pl-PL"/>
        </w:rPr>
        <w:t xml:space="preserve"> położona w obrębie geodezyjnym Blanki, gmina Lidzbark Warmiński</w:t>
      </w:r>
      <w:r>
        <w:rPr>
          <w:rFonts w:ascii="Times New Roman" w:hAnsi="Times New Roman"/>
          <w:sz w:val="24"/>
          <w:szCs w:val="24"/>
          <w:lang w:eastAsia="pl-PL"/>
        </w:rPr>
        <w:t>.</w:t>
      </w:r>
    </w:p>
    <w:p w:rsidR="00D0406B" w:rsidRPr="00BE35D3" w:rsidRDefault="00D0406B" w:rsidP="00B75AEF">
      <w:pPr>
        <w:pStyle w:val="ListParagraph"/>
        <w:spacing w:after="0" w:line="360" w:lineRule="auto"/>
        <w:ind w:left="633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D0406B" w:rsidRPr="00BE35D3" w:rsidRDefault="00D0406B" w:rsidP="00B75AEF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BE35D3">
        <w:rPr>
          <w:rFonts w:ascii="Times New Roman" w:hAnsi="Times New Roman"/>
          <w:sz w:val="24"/>
          <w:szCs w:val="24"/>
          <w:lang w:eastAsia="pl-PL"/>
        </w:rPr>
        <w:t>§ 2. Wykonanie uchwały powierza się Wójtowi Gminy</w:t>
      </w:r>
      <w:r w:rsidRPr="00BE35D3">
        <w:rPr>
          <w:rFonts w:ascii="Times New Roman" w:hAnsi="Times New Roman"/>
        </w:rPr>
        <w:t xml:space="preserve"> </w:t>
      </w:r>
      <w:r w:rsidRPr="00BE35D3">
        <w:rPr>
          <w:rFonts w:ascii="Times New Roman" w:hAnsi="Times New Roman"/>
          <w:sz w:val="24"/>
          <w:szCs w:val="24"/>
          <w:lang w:eastAsia="pl-PL"/>
        </w:rPr>
        <w:t>Lidzbark Warmiński.</w:t>
      </w:r>
    </w:p>
    <w:p w:rsidR="00D0406B" w:rsidRPr="00BE35D3" w:rsidRDefault="00D0406B" w:rsidP="00B75AE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D0406B" w:rsidRPr="00BE35D3" w:rsidRDefault="00D0406B" w:rsidP="00B75AEF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BE35D3">
        <w:rPr>
          <w:rFonts w:ascii="Times New Roman" w:hAnsi="Times New Roman"/>
          <w:sz w:val="24"/>
          <w:szCs w:val="24"/>
          <w:lang w:eastAsia="pl-PL"/>
        </w:rPr>
        <w:t>§ 3. Uchwała wchodzi w życie z dniem podjęcia i podlega ogłoszeniu na tablicy informacyjnej w Urzędzie Gminy.</w:t>
      </w:r>
    </w:p>
    <w:p w:rsidR="00D0406B" w:rsidRPr="00BE35D3" w:rsidRDefault="00D0406B" w:rsidP="006820A4">
      <w:pPr>
        <w:spacing w:line="360" w:lineRule="auto"/>
        <w:jc w:val="center"/>
        <w:rPr>
          <w:rFonts w:ascii="Times New Roman" w:hAnsi="Times New Roman"/>
        </w:rPr>
      </w:pPr>
    </w:p>
    <w:p w:rsidR="00D0406B" w:rsidRPr="00B75AEF" w:rsidRDefault="00D0406B" w:rsidP="006820A4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75AEF">
        <w:rPr>
          <w:rFonts w:ascii="Times New Roman" w:hAnsi="Times New Roman"/>
          <w:sz w:val="24"/>
          <w:szCs w:val="24"/>
        </w:rPr>
        <w:t>Uzasadnienie</w:t>
      </w:r>
    </w:p>
    <w:p w:rsidR="00D0406B" w:rsidRPr="00BE35D3" w:rsidRDefault="00D0406B" w:rsidP="00452F53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pl-PL"/>
        </w:rPr>
      </w:pPr>
      <w:r w:rsidRPr="00BE35D3">
        <w:rPr>
          <w:rFonts w:ascii="Times New Roman" w:hAnsi="Times New Roman"/>
          <w:sz w:val="24"/>
          <w:szCs w:val="24"/>
          <w:lang w:eastAsia="pl-PL"/>
        </w:rPr>
        <w:t xml:space="preserve">Nieruchomość przeznaczona do sprzedaży w trybie bezprzetargowym to działka powstała z podziału większej działki położonej w Blankach. </w:t>
      </w:r>
      <w:r w:rsidRPr="00BE35D3">
        <w:rPr>
          <w:rFonts w:ascii="Times New Roman" w:hAnsi="Times New Roman"/>
          <w:sz w:val="24"/>
          <w:szCs w:val="24"/>
        </w:rPr>
        <w:t>Przedmiotem zbycia jest działka, która może poprawić warunki zagospodarowania nieruchomości przyległej, stanowiącej własność osoby, która zamierza te działki nabyć, jeżeli nie mogą być zagospodarowane jako odrębne nieruchomości.</w:t>
      </w:r>
    </w:p>
    <w:sectPr w:rsidR="00D0406B" w:rsidRPr="00BE35D3" w:rsidSect="005E26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978EC"/>
    <w:multiLevelType w:val="hybridMultilevel"/>
    <w:tmpl w:val="69A093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75005AF"/>
    <w:multiLevelType w:val="hybridMultilevel"/>
    <w:tmpl w:val="0E46D3A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1FA5"/>
    <w:rsid w:val="0001518B"/>
    <w:rsid w:val="000801EE"/>
    <w:rsid w:val="000877B0"/>
    <w:rsid w:val="000A1A8C"/>
    <w:rsid w:val="000A4870"/>
    <w:rsid w:val="000B5952"/>
    <w:rsid w:val="000D091E"/>
    <w:rsid w:val="000E14DB"/>
    <w:rsid w:val="000F0729"/>
    <w:rsid w:val="00125C87"/>
    <w:rsid w:val="001836A8"/>
    <w:rsid w:val="00191E99"/>
    <w:rsid w:val="001F6F4E"/>
    <w:rsid w:val="00211915"/>
    <w:rsid w:val="00216EE2"/>
    <w:rsid w:val="00345780"/>
    <w:rsid w:val="00380CD6"/>
    <w:rsid w:val="0039372C"/>
    <w:rsid w:val="00452F53"/>
    <w:rsid w:val="00457C3D"/>
    <w:rsid w:val="004602FB"/>
    <w:rsid w:val="00495A4B"/>
    <w:rsid w:val="004D30FD"/>
    <w:rsid w:val="005A05DC"/>
    <w:rsid w:val="005D5344"/>
    <w:rsid w:val="005E2654"/>
    <w:rsid w:val="00676F74"/>
    <w:rsid w:val="006820A4"/>
    <w:rsid w:val="00714929"/>
    <w:rsid w:val="007802D1"/>
    <w:rsid w:val="007A640A"/>
    <w:rsid w:val="007C6BB5"/>
    <w:rsid w:val="007D07B0"/>
    <w:rsid w:val="00820642"/>
    <w:rsid w:val="008946B0"/>
    <w:rsid w:val="008C5600"/>
    <w:rsid w:val="00901E55"/>
    <w:rsid w:val="0094771C"/>
    <w:rsid w:val="00960D2D"/>
    <w:rsid w:val="0098501F"/>
    <w:rsid w:val="009D1C4E"/>
    <w:rsid w:val="009E2070"/>
    <w:rsid w:val="00B64CD7"/>
    <w:rsid w:val="00B7520D"/>
    <w:rsid w:val="00B75AEF"/>
    <w:rsid w:val="00B809CC"/>
    <w:rsid w:val="00BB7A8F"/>
    <w:rsid w:val="00BE35D3"/>
    <w:rsid w:val="00C420D6"/>
    <w:rsid w:val="00C9626E"/>
    <w:rsid w:val="00D0406B"/>
    <w:rsid w:val="00DB1BB1"/>
    <w:rsid w:val="00DC03FD"/>
    <w:rsid w:val="00E211A0"/>
    <w:rsid w:val="00E70D10"/>
    <w:rsid w:val="00E855F5"/>
    <w:rsid w:val="00E905A8"/>
    <w:rsid w:val="00E9496E"/>
    <w:rsid w:val="00F71FA5"/>
    <w:rsid w:val="00F813E9"/>
    <w:rsid w:val="00FA4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654"/>
    <w:pPr>
      <w:spacing w:after="160" w:line="259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F71F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Heading3">
    <w:name w:val="heading 3"/>
    <w:basedOn w:val="Normal"/>
    <w:link w:val="Heading3Char"/>
    <w:uiPriority w:val="99"/>
    <w:qFormat/>
    <w:rsid w:val="00F71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71FA5"/>
    <w:rPr>
      <w:rFonts w:ascii="Times New Roman" w:hAnsi="Times New Roman" w:cs="Times New Roman"/>
      <w:b/>
      <w:bCs/>
      <w:sz w:val="36"/>
      <w:szCs w:val="36"/>
      <w:lang w:eastAsia="pl-PL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71FA5"/>
    <w:rPr>
      <w:rFonts w:ascii="Times New Roman" w:hAnsi="Times New Roman" w:cs="Times New Roman"/>
      <w:b/>
      <w:bCs/>
      <w:sz w:val="27"/>
      <w:szCs w:val="27"/>
      <w:lang w:eastAsia="pl-PL"/>
    </w:rPr>
  </w:style>
  <w:style w:type="paragraph" w:customStyle="1" w:styleId="category-name">
    <w:name w:val="category-name"/>
    <w:basedOn w:val="Normal"/>
    <w:uiPriority w:val="99"/>
    <w:rsid w:val="00F71F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yperlink">
    <w:name w:val="Hyperlink"/>
    <w:basedOn w:val="DefaultParagraphFont"/>
    <w:uiPriority w:val="99"/>
    <w:semiHidden/>
    <w:rsid w:val="00F71FA5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F71F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xt-primary">
    <w:name w:val="text-primary"/>
    <w:basedOn w:val="DefaultParagraphFont"/>
    <w:uiPriority w:val="99"/>
    <w:rsid w:val="00F71FA5"/>
    <w:rPr>
      <w:rFonts w:cs="Times New Roman"/>
    </w:rPr>
  </w:style>
  <w:style w:type="paragraph" w:styleId="ListParagraph">
    <w:name w:val="List Paragraph"/>
    <w:basedOn w:val="Normal"/>
    <w:uiPriority w:val="99"/>
    <w:qFormat/>
    <w:rsid w:val="00FA449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B7520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752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7520D"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752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520D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752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752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44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4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4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1</Pages>
  <Words>238</Words>
  <Characters>1430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subject/>
  <dc:creator>Gmina</dc:creator>
  <cp:keywords/>
  <dc:description/>
  <cp:lastModifiedBy>p13as</cp:lastModifiedBy>
  <cp:revision>6</cp:revision>
  <cp:lastPrinted>2021-06-14T10:18:00Z</cp:lastPrinted>
  <dcterms:created xsi:type="dcterms:W3CDTF">2021-06-14T08:31:00Z</dcterms:created>
  <dcterms:modified xsi:type="dcterms:W3CDTF">2021-06-14T10:18:00Z</dcterms:modified>
</cp:coreProperties>
</file>